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94304" w14:textId="1DEA29F2" w:rsidR="00BA00AB" w:rsidRDefault="00D968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BATEMAN</w:t>
      </w:r>
      <w:r>
        <w:rPr>
          <w:rFonts w:cs="Times New Roman"/>
          <w:szCs w:val="24"/>
        </w:rPr>
        <w:t xml:space="preserve">        (fl.1499)</w:t>
      </w:r>
    </w:p>
    <w:p w14:paraId="34D13873" w14:textId="24E622D8" w:rsidR="00D968B0" w:rsidRDefault="00D968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Upwell, Cambridgeshire.</w:t>
      </w:r>
    </w:p>
    <w:p w14:paraId="6CEBC607" w14:textId="77777777" w:rsidR="00D968B0" w:rsidRDefault="00D968B0" w:rsidP="009139A6">
      <w:pPr>
        <w:pStyle w:val="NoSpacing"/>
        <w:rPr>
          <w:rFonts w:cs="Times New Roman"/>
          <w:szCs w:val="24"/>
        </w:rPr>
      </w:pPr>
    </w:p>
    <w:p w14:paraId="516A3066" w14:textId="77777777" w:rsidR="00D968B0" w:rsidRDefault="00D968B0" w:rsidP="009139A6">
      <w:pPr>
        <w:pStyle w:val="NoSpacing"/>
        <w:rPr>
          <w:rFonts w:cs="Times New Roman"/>
          <w:szCs w:val="24"/>
        </w:rPr>
      </w:pPr>
    </w:p>
    <w:p w14:paraId="41ED1C41" w14:textId="406DC201" w:rsidR="00D968B0" w:rsidRDefault="00D968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made his Will.</w:t>
      </w:r>
    </w:p>
    <w:p w14:paraId="37DEDDF4" w14:textId="4B36977C" w:rsidR="00D968B0" w:rsidRDefault="00D968B0" w:rsidP="00D968B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(“Calendar of Lambeth Wills” from “The Genealogist” ed. H.W.Forsyth Harwood, volume XXXIV pub. George Bell and sons, 1918, p.</w:t>
      </w:r>
      <w:r>
        <w:rPr>
          <w:rFonts w:cs="Times New Roman"/>
          <w:szCs w:val="24"/>
        </w:rPr>
        <w:t>59</w:t>
      </w:r>
      <w:r>
        <w:rPr>
          <w:rFonts w:cs="Times New Roman"/>
          <w:szCs w:val="24"/>
        </w:rPr>
        <w:t>)</w:t>
      </w:r>
    </w:p>
    <w:p w14:paraId="224B71E6" w14:textId="77777777" w:rsidR="00D968B0" w:rsidRDefault="00D968B0" w:rsidP="00D968B0">
      <w:pPr>
        <w:pStyle w:val="NoSpacing"/>
        <w:rPr>
          <w:rFonts w:cs="Times New Roman"/>
          <w:szCs w:val="24"/>
        </w:rPr>
      </w:pPr>
    </w:p>
    <w:p w14:paraId="6F5FE158" w14:textId="77777777" w:rsidR="00D968B0" w:rsidRDefault="00D968B0" w:rsidP="00D968B0">
      <w:pPr>
        <w:pStyle w:val="NoSpacing"/>
        <w:rPr>
          <w:rFonts w:cs="Times New Roman"/>
          <w:szCs w:val="24"/>
        </w:rPr>
      </w:pPr>
    </w:p>
    <w:p w14:paraId="6FE510B2" w14:textId="74884DAA" w:rsidR="00D968B0" w:rsidRPr="00D968B0" w:rsidRDefault="00D968B0" w:rsidP="00D968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sectPr w:rsidR="00D968B0" w:rsidRPr="00D968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EB321" w14:textId="77777777" w:rsidR="00D968B0" w:rsidRDefault="00D968B0" w:rsidP="009139A6">
      <w:r>
        <w:separator/>
      </w:r>
    </w:p>
  </w:endnote>
  <w:endnote w:type="continuationSeparator" w:id="0">
    <w:p w14:paraId="7F4EB760" w14:textId="77777777" w:rsidR="00D968B0" w:rsidRDefault="00D968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7B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04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A82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CC952" w14:textId="77777777" w:rsidR="00D968B0" w:rsidRDefault="00D968B0" w:rsidP="009139A6">
      <w:r>
        <w:separator/>
      </w:r>
    </w:p>
  </w:footnote>
  <w:footnote w:type="continuationSeparator" w:id="0">
    <w:p w14:paraId="0A8A602F" w14:textId="77777777" w:rsidR="00D968B0" w:rsidRDefault="00D968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A4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20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E2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8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68B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36177"/>
  <w15:chartTrackingRefBased/>
  <w15:docId w15:val="{7219C1DE-77ED-40C6-AE15-A91B9C1B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2023-10-11T15:49:00Z</dcterms:created>
  <dcterms:modified xsi:type="dcterms:W3CDTF">2023-10-11T15:51:00Z</dcterms:modified>
</cp:coreProperties>
</file>